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TOKE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(www.discovery.nationalarchives.gov.uk   ref. EE 5/6/32)</w:t>
      </w: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May1474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Buntyng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them and others of a cottage</w:t>
      </w: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with adjacent orchard in Orford, Suffolk.   (ibid.)</w:t>
      </w: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646" w:rsidRPr="00473646" w:rsidRDefault="004736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sectPr w:rsidR="00473646" w:rsidRPr="004736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646" w:rsidRDefault="00473646" w:rsidP="00E71FC3">
      <w:pPr>
        <w:spacing w:after="0" w:line="240" w:lineRule="auto"/>
      </w:pPr>
      <w:r>
        <w:separator/>
      </w:r>
    </w:p>
  </w:endnote>
  <w:endnote w:type="continuationSeparator" w:id="0">
    <w:p w:rsidR="00473646" w:rsidRDefault="004736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646" w:rsidRDefault="00473646" w:rsidP="00E71FC3">
      <w:pPr>
        <w:spacing w:after="0" w:line="240" w:lineRule="auto"/>
      </w:pPr>
      <w:r>
        <w:separator/>
      </w:r>
    </w:p>
  </w:footnote>
  <w:footnote w:type="continuationSeparator" w:id="0">
    <w:p w:rsidR="00473646" w:rsidRDefault="004736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646"/>
    <w:rsid w:val="0047364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4929C"/>
  <w15:chartTrackingRefBased/>
  <w15:docId w15:val="{C87FBB0F-C31B-49D2-930D-ED1E948D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2016-03-05T21:29:00Z</dcterms:created>
  <dcterms:modified xsi:type="dcterms:W3CDTF">2016-03-05T21:33:00Z</dcterms:modified>
</cp:coreProperties>
</file>